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2E4E" w14:textId="2F9E850D" w:rsidR="00A727CA" w:rsidRPr="0042404E" w:rsidRDefault="0042404E" w:rsidP="0042404E">
      <w:pPr>
        <w:pStyle w:val="Heading3"/>
        <w:tabs>
          <w:tab w:val="left" w:pos="284"/>
        </w:tabs>
        <w:jc w:val="center"/>
        <w:rPr>
          <w:sz w:val="64"/>
          <w:szCs w:val="64"/>
        </w:rPr>
      </w:pPr>
      <w:r w:rsidRPr="0042404E">
        <w:rPr>
          <w:sz w:val="64"/>
          <w:szCs w:val="64"/>
          <w:lang w:val="en-US"/>
        </w:rPr>
        <w:t>Which choc</w:t>
      </w:r>
      <w:r w:rsidR="00E9188A">
        <w:rPr>
          <w:sz w:val="64"/>
          <w:szCs w:val="64"/>
          <w:lang w:val="en-US"/>
        </w:rPr>
        <w:t>-</w:t>
      </w:r>
      <w:r w:rsidRPr="0042404E">
        <w:rPr>
          <w:sz w:val="64"/>
          <w:szCs w:val="64"/>
          <w:lang w:val="en-US"/>
        </w:rPr>
        <w:t>ice design give</w:t>
      </w:r>
      <w:r w:rsidR="008B31D3">
        <w:rPr>
          <w:sz w:val="64"/>
          <w:szCs w:val="64"/>
          <w:lang w:val="en-US"/>
        </w:rPr>
        <w:t>s</w:t>
      </w:r>
      <w:r w:rsidRPr="0042404E">
        <w:rPr>
          <w:sz w:val="64"/>
          <w:szCs w:val="64"/>
          <w:lang w:val="en-US"/>
        </w:rPr>
        <w:t xml:space="preserve"> you the LEAST chocolate coating (surface area)?</w:t>
      </w:r>
    </w:p>
    <w:p w14:paraId="76BC6470" w14:textId="77777777" w:rsidR="006B79AD" w:rsidRPr="00A727CA" w:rsidRDefault="006B79AD" w:rsidP="00685A54">
      <w:pPr>
        <w:rPr>
          <w:sz w:val="4"/>
        </w:rPr>
      </w:pPr>
    </w:p>
    <w:p w14:paraId="4ABA3C3B" w14:textId="77777777" w:rsidR="001426FE" w:rsidRPr="008B31D3" w:rsidRDefault="0042404E" w:rsidP="006B79AD">
      <w:pPr>
        <w:rPr>
          <w:b/>
          <w:bCs/>
          <w:sz w:val="32"/>
          <w:szCs w:val="32"/>
        </w:rPr>
      </w:pPr>
      <w:r w:rsidRPr="008B31D3">
        <w:rPr>
          <w:b/>
          <w:bCs/>
          <w:sz w:val="32"/>
          <w:szCs w:val="32"/>
        </w:rPr>
        <w:t>Amount of ice-cream must be 64</w:t>
      </w:r>
      <w:r w:rsidRPr="008B31D3">
        <w:rPr>
          <w:b/>
          <w:bCs/>
          <w:sz w:val="16"/>
          <w:szCs w:val="16"/>
        </w:rPr>
        <w:t xml:space="preserve"> </w:t>
      </w:r>
      <w:r w:rsidRPr="008B31D3">
        <w:rPr>
          <w:b/>
          <w:bCs/>
          <w:sz w:val="32"/>
          <w:szCs w:val="32"/>
        </w:rPr>
        <w:t>cm³.</w:t>
      </w:r>
    </w:p>
    <w:tbl>
      <w:tblPr>
        <w:tblStyle w:val="TableGrid"/>
        <w:tblW w:w="14146" w:type="dxa"/>
        <w:tblLayout w:type="fixed"/>
        <w:tblLook w:val="04A0" w:firstRow="1" w:lastRow="0" w:firstColumn="1" w:lastColumn="0" w:noHBand="0" w:noVBand="1"/>
      </w:tblPr>
      <w:tblGrid>
        <w:gridCol w:w="3536"/>
        <w:gridCol w:w="3537"/>
        <w:gridCol w:w="3536"/>
        <w:gridCol w:w="3537"/>
      </w:tblGrid>
      <w:tr w:rsidR="00DD3C6A" w14:paraId="5C800276" w14:textId="77777777" w:rsidTr="00E15644">
        <w:trPr>
          <w:trHeight w:val="4481"/>
        </w:trPr>
        <w:tc>
          <w:tcPr>
            <w:tcW w:w="3536" w:type="dxa"/>
          </w:tcPr>
          <w:p w14:paraId="65A59061" w14:textId="283D6EF4" w:rsidR="0042404E" w:rsidRDefault="0042404E" w:rsidP="00674A1D">
            <w:r>
              <w:t>Explore cuboid 1</w:t>
            </w:r>
          </w:p>
          <w:p w14:paraId="487C4223" w14:textId="77777777" w:rsidR="00DA44C6" w:rsidRDefault="00DA44C6" w:rsidP="00674A1D"/>
          <w:p w14:paraId="57D63C83" w14:textId="696D9125" w:rsidR="00FC691F" w:rsidRDefault="00FC691F" w:rsidP="00674A1D">
            <w:r>
              <w:rPr>
                <w:noProof/>
              </w:rPr>
              <w:drawing>
                <wp:inline distT="0" distB="0" distL="0" distR="0" wp14:anchorId="2B662E9B" wp14:editId="37676637">
                  <wp:extent cx="1876425" cy="1518126"/>
                  <wp:effectExtent l="0" t="0" r="0" b="6350"/>
                  <wp:docPr id="8" name="Picture 8" descr="A simple, 3D illustration of a pink cuboid with dimensions labels showing a length of '16 cm' and a width and height of '2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imple, 3D illustration of a pink cuboid with dimensions labels showing a length of '16 cm' and a width and height of '2 cm'."/>
                          <pic:cNvPicPr/>
                        </pic:nvPicPr>
                        <pic:blipFill>
                          <a:blip r:embed="rId11" cstate="print">
                            <a:extLst>
                              <a:ext uri="{28A0092B-C50C-407E-A947-70E740481C1C}">
                                <a14:useLocalDpi xmlns:a14="http://schemas.microsoft.com/office/drawing/2010/main"/>
                              </a:ext>
                            </a:extLst>
                          </a:blip>
                          <a:stretch>
                            <a:fillRect/>
                          </a:stretch>
                        </pic:blipFill>
                        <pic:spPr>
                          <a:xfrm>
                            <a:off x="0" y="0"/>
                            <a:ext cx="1881672" cy="1522371"/>
                          </a:xfrm>
                          <a:prstGeom prst="rect">
                            <a:avLst/>
                          </a:prstGeom>
                        </pic:spPr>
                      </pic:pic>
                    </a:graphicData>
                  </a:graphic>
                </wp:inline>
              </w:drawing>
            </w:r>
          </w:p>
          <w:p w14:paraId="7F9E10F3" w14:textId="7697F84B" w:rsidR="0042404E" w:rsidRDefault="0042404E" w:rsidP="00674A1D"/>
        </w:tc>
        <w:tc>
          <w:tcPr>
            <w:tcW w:w="3537" w:type="dxa"/>
          </w:tcPr>
          <w:p w14:paraId="6DFD41AC" w14:textId="587548FE" w:rsidR="0042404E" w:rsidRDefault="0042404E" w:rsidP="00674A1D">
            <w:r>
              <w:t>Cuboid 1 Volume</w:t>
            </w:r>
            <w:r w:rsidR="008A05B3">
              <w:t xml:space="preserve"> </w:t>
            </w:r>
            <w:r>
              <w:t>=</w:t>
            </w:r>
          </w:p>
          <w:p w14:paraId="27CD4604" w14:textId="77777777" w:rsidR="0042404E" w:rsidRDefault="0042404E" w:rsidP="00674A1D"/>
          <w:p w14:paraId="7EEA899F" w14:textId="77777777" w:rsidR="00DD3C6A" w:rsidRDefault="00DD3C6A" w:rsidP="00674A1D"/>
          <w:p w14:paraId="737CAA0F" w14:textId="77777777" w:rsidR="00DD3C6A" w:rsidRDefault="00DD3C6A" w:rsidP="00674A1D"/>
          <w:p w14:paraId="3C4579D5" w14:textId="77777777" w:rsidR="00DD3C6A" w:rsidRDefault="00DD3C6A" w:rsidP="00674A1D"/>
          <w:p w14:paraId="0903DBE7" w14:textId="34297479" w:rsidR="0042404E" w:rsidRDefault="0042404E" w:rsidP="00674A1D">
            <w:r>
              <w:t xml:space="preserve">Cuboid 1 SA = </w:t>
            </w:r>
          </w:p>
        </w:tc>
        <w:tc>
          <w:tcPr>
            <w:tcW w:w="3536" w:type="dxa"/>
          </w:tcPr>
          <w:p w14:paraId="7417D53A" w14:textId="2EA066B2" w:rsidR="0042404E" w:rsidRDefault="0042404E" w:rsidP="00674A1D">
            <w:r>
              <w:t>Explore cuboid 2</w:t>
            </w:r>
          </w:p>
          <w:p w14:paraId="042727EB" w14:textId="77777777" w:rsidR="00DA44C6" w:rsidRDefault="00DA44C6" w:rsidP="00674A1D"/>
          <w:p w14:paraId="529DAB8A" w14:textId="3C8382AF" w:rsidR="0042404E" w:rsidRDefault="00FC691F" w:rsidP="00674A1D">
            <w:r>
              <w:rPr>
                <w:noProof/>
              </w:rPr>
              <w:drawing>
                <wp:inline distT="0" distB="0" distL="0" distR="0" wp14:anchorId="27E3FB8D" wp14:editId="439AFA52">
                  <wp:extent cx="2101429" cy="1390650"/>
                  <wp:effectExtent l="0" t="0" r="0" b="0"/>
                  <wp:docPr id="9" name="Picture 9" descr="A simple, 3D illustration of a pink cuboid with dimension labels showing a length of '32 cm', a width of '2 cm' and a height of '1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imple, 3D illustration of a pink cuboid with dimension labels showing a length of '32 cm', a width of '2 cm' and a height of '1 cm'."/>
                          <pic:cNvPicPr/>
                        </pic:nvPicPr>
                        <pic:blipFill>
                          <a:blip r:embed="rId12" cstate="print">
                            <a:extLst>
                              <a:ext uri="{28A0092B-C50C-407E-A947-70E740481C1C}">
                                <a14:useLocalDpi xmlns:a14="http://schemas.microsoft.com/office/drawing/2010/main"/>
                              </a:ext>
                            </a:extLst>
                          </a:blip>
                          <a:stretch>
                            <a:fillRect/>
                          </a:stretch>
                        </pic:blipFill>
                        <pic:spPr>
                          <a:xfrm>
                            <a:off x="0" y="0"/>
                            <a:ext cx="2119998" cy="1402938"/>
                          </a:xfrm>
                          <a:prstGeom prst="rect">
                            <a:avLst/>
                          </a:prstGeom>
                        </pic:spPr>
                      </pic:pic>
                    </a:graphicData>
                  </a:graphic>
                </wp:inline>
              </w:drawing>
            </w:r>
          </w:p>
        </w:tc>
        <w:tc>
          <w:tcPr>
            <w:tcW w:w="3537" w:type="dxa"/>
          </w:tcPr>
          <w:p w14:paraId="05CAB73C" w14:textId="6021E59F" w:rsidR="0042404E" w:rsidRDefault="0042404E" w:rsidP="00674A1D">
            <w:r>
              <w:t>Cuboid 2 Volume</w:t>
            </w:r>
            <w:r w:rsidR="008A05B3">
              <w:t xml:space="preserve"> </w:t>
            </w:r>
            <w:r>
              <w:t>=</w:t>
            </w:r>
          </w:p>
          <w:p w14:paraId="4CE43411" w14:textId="2EE346DA" w:rsidR="0042404E" w:rsidRDefault="008A05B3" w:rsidP="00674A1D">
            <w:r>
              <w:t xml:space="preserve"> </w:t>
            </w:r>
          </w:p>
          <w:p w14:paraId="40095EA4" w14:textId="77777777" w:rsidR="00DD3C6A" w:rsidRDefault="00DD3C6A" w:rsidP="00674A1D"/>
          <w:p w14:paraId="57D9C622" w14:textId="77777777" w:rsidR="00DD3C6A" w:rsidRDefault="00DD3C6A" w:rsidP="00674A1D"/>
          <w:p w14:paraId="15DD8768" w14:textId="77777777" w:rsidR="00DD3C6A" w:rsidRDefault="00DD3C6A" w:rsidP="00674A1D"/>
          <w:p w14:paraId="69AE3DA6" w14:textId="27FE9C61" w:rsidR="0042404E" w:rsidRDefault="0042404E" w:rsidP="00674A1D">
            <w:r>
              <w:t xml:space="preserve">Cuboid 2 SA = </w:t>
            </w:r>
          </w:p>
        </w:tc>
      </w:tr>
      <w:tr w:rsidR="00DD3C6A" w14:paraId="1B67C736" w14:textId="77777777" w:rsidTr="00E15644">
        <w:trPr>
          <w:trHeight w:val="4659"/>
        </w:trPr>
        <w:tc>
          <w:tcPr>
            <w:tcW w:w="3536" w:type="dxa"/>
          </w:tcPr>
          <w:p w14:paraId="35EB5E0E" w14:textId="77777777" w:rsidR="0042404E" w:rsidRDefault="0042404E" w:rsidP="00674A1D">
            <w:r>
              <w:lastRenderedPageBreak/>
              <w:t>Explore cuboid 3</w:t>
            </w:r>
          </w:p>
          <w:p w14:paraId="21841C39" w14:textId="77777777" w:rsidR="0042404E" w:rsidRDefault="0042404E" w:rsidP="00674A1D">
            <w:r>
              <w:t>Sketch another cuboid</w:t>
            </w:r>
          </w:p>
        </w:tc>
        <w:tc>
          <w:tcPr>
            <w:tcW w:w="3537" w:type="dxa"/>
          </w:tcPr>
          <w:p w14:paraId="643B8814" w14:textId="4664F983" w:rsidR="0042404E" w:rsidRDefault="0042404E" w:rsidP="00674A1D">
            <w:r>
              <w:t>Cuboid 3 Volume</w:t>
            </w:r>
            <w:r w:rsidR="008A05B3">
              <w:t xml:space="preserve"> </w:t>
            </w:r>
            <w:r>
              <w:t>=</w:t>
            </w:r>
          </w:p>
          <w:p w14:paraId="5AE04B25" w14:textId="77777777" w:rsidR="0042404E" w:rsidRDefault="0042404E" w:rsidP="00674A1D"/>
          <w:p w14:paraId="19394D33" w14:textId="77777777" w:rsidR="00E46980" w:rsidRDefault="00E46980" w:rsidP="00674A1D"/>
          <w:p w14:paraId="0529671C" w14:textId="77777777" w:rsidR="00E46980" w:rsidRDefault="00E46980" w:rsidP="00674A1D"/>
          <w:p w14:paraId="68249560" w14:textId="77777777" w:rsidR="00E46980" w:rsidRDefault="00E46980" w:rsidP="00674A1D"/>
          <w:p w14:paraId="69AFA926" w14:textId="20654569" w:rsidR="0042404E" w:rsidRDefault="0042404E" w:rsidP="00674A1D">
            <w:r>
              <w:t xml:space="preserve">Cuboid 3 SA = </w:t>
            </w:r>
          </w:p>
        </w:tc>
        <w:tc>
          <w:tcPr>
            <w:tcW w:w="3536" w:type="dxa"/>
          </w:tcPr>
          <w:p w14:paraId="12F9076D" w14:textId="77777777" w:rsidR="0042404E" w:rsidRDefault="0042404E" w:rsidP="00674A1D">
            <w:r>
              <w:t>Explore cuboid 4</w:t>
            </w:r>
          </w:p>
          <w:p w14:paraId="769E944C" w14:textId="77777777" w:rsidR="0042404E" w:rsidRDefault="0042404E" w:rsidP="00674A1D">
            <w:r>
              <w:t>Sketch another cuboid</w:t>
            </w:r>
          </w:p>
        </w:tc>
        <w:tc>
          <w:tcPr>
            <w:tcW w:w="3537" w:type="dxa"/>
          </w:tcPr>
          <w:p w14:paraId="3CAC0E30" w14:textId="0F72E918" w:rsidR="0042404E" w:rsidRDefault="0042404E" w:rsidP="00674A1D">
            <w:r>
              <w:t>Cuboid 4 Volume</w:t>
            </w:r>
            <w:r w:rsidR="008A05B3">
              <w:t xml:space="preserve"> </w:t>
            </w:r>
            <w:r>
              <w:t>=</w:t>
            </w:r>
          </w:p>
          <w:p w14:paraId="2FA9148A" w14:textId="77777777" w:rsidR="0042404E" w:rsidRDefault="0042404E" w:rsidP="00674A1D"/>
          <w:p w14:paraId="7144806D" w14:textId="77777777" w:rsidR="00E46980" w:rsidRDefault="00E46980" w:rsidP="00674A1D"/>
          <w:p w14:paraId="4D4A52CB" w14:textId="77777777" w:rsidR="00E46980" w:rsidRDefault="00E46980" w:rsidP="00674A1D"/>
          <w:p w14:paraId="223CFC52" w14:textId="77777777" w:rsidR="00E46980" w:rsidRDefault="00E46980" w:rsidP="00674A1D"/>
          <w:p w14:paraId="0485C874" w14:textId="3757113C" w:rsidR="0042404E" w:rsidRDefault="0042404E" w:rsidP="00674A1D">
            <w:r>
              <w:t xml:space="preserve">Cuboid 4 SA = </w:t>
            </w:r>
          </w:p>
        </w:tc>
      </w:tr>
    </w:tbl>
    <w:p w14:paraId="77521783" w14:textId="77777777" w:rsidR="0042404E" w:rsidRDefault="0042404E" w:rsidP="006B79AD"/>
    <w:tbl>
      <w:tblPr>
        <w:tblStyle w:val="TableGrid"/>
        <w:tblW w:w="13921" w:type="dxa"/>
        <w:tblLayout w:type="fixed"/>
        <w:tblLook w:val="04A0" w:firstRow="1" w:lastRow="0" w:firstColumn="1" w:lastColumn="0" w:noHBand="0" w:noVBand="1"/>
      </w:tblPr>
      <w:tblGrid>
        <w:gridCol w:w="3480"/>
        <w:gridCol w:w="3480"/>
        <w:gridCol w:w="3480"/>
        <w:gridCol w:w="3481"/>
      </w:tblGrid>
      <w:tr w:rsidR="007C4229" w14:paraId="549081DB" w14:textId="77777777" w:rsidTr="00150D29">
        <w:trPr>
          <w:trHeight w:val="4013"/>
        </w:trPr>
        <w:tc>
          <w:tcPr>
            <w:tcW w:w="3480" w:type="dxa"/>
          </w:tcPr>
          <w:p w14:paraId="1AEC5844" w14:textId="77777777" w:rsidR="00521E22" w:rsidRDefault="007C4229" w:rsidP="00DD3C6A">
            <w:r>
              <w:lastRenderedPageBreak/>
              <w:t>Explore triangular prism 1</w:t>
            </w:r>
          </w:p>
          <w:p w14:paraId="0F9BCB17" w14:textId="77777777" w:rsidR="00150D29" w:rsidRDefault="00150D29" w:rsidP="00DD3C6A"/>
          <w:p w14:paraId="2496F66A" w14:textId="4BE9F001" w:rsidR="00521E22" w:rsidRDefault="00150D29" w:rsidP="00DD3C6A">
            <w:r>
              <w:rPr>
                <w:rFonts w:eastAsia="Times New Roman"/>
                <w:noProof/>
              </w:rPr>
              <w:drawing>
                <wp:inline distT="0" distB="0" distL="0" distR="0" wp14:anchorId="68A9403C" wp14:editId="088F0F36">
                  <wp:extent cx="2053511" cy="1683463"/>
                  <wp:effectExtent l="0" t="0" r="4445" b="5715"/>
                  <wp:docPr id="3" name="Picture 3" descr="A simple, 3D line illustration of a triangular prism with dimensions labelled. The overall length is '4 cm', the length of each triangular side is '6.08 cm', and the vertical height from the centre of the base to the apex of the triangle is '5.27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imple, 3D line illustration of a triangular prism with dimensions labelled. The overall length is '4 cm', the length of each triangular side is '6.08 cm', and the vertical height from the centre of the base to the apex of the triangle is '5.27 cm'."/>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2059227" cy="1688149"/>
                          </a:xfrm>
                          <a:prstGeom prst="rect">
                            <a:avLst/>
                          </a:prstGeom>
                          <a:noFill/>
                          <a:ln>
                            <a:noFill/>
                          </a:ln>
                          <a:extLst>
                            <a:ext uri="{53640926-AAD7-44D8-BBD7-CCE9431645EC}">
                              <a14:shadowObscured xmlns:a14="http://schemas.microsoft.com/office/drawing/2010/main"/>
                            </a:ext>
                          </a:extLst>
                        </pic:spPr>
                      </pic:pic>
                    </a:graphicData>
                  </a:graphic>
                </wp:inline>
              </w:drawing>
            </w:r>
          </w:p>
          <w:p w14:paraId="596926F6" w14:textId="1161220C" w:rsidR="007C4229" w:rsidRDefault="007C4229" w:rsidP="00DD3C6A"/>
        </w:tc>
        <w:tc>
          <w:tcPr>
            <w:tcW w:w="3480" w:type="dxa"/>
          </w:tcPr>
          <w:p w14:paraId="3208A042" w14:textId="2AC4EE7B" w:rsidR="007C4229" w:rsidRDefault="007C4229" w:rsidP="00674A1D">
            <w:r>
              <w:t>Triangular prism 1 Volume</w:t>
            </w:r>
            <w:r w:rsidR="008A05B3">
              <w:t xml:space="preserve"> </w:t>
            </w:r>
            <w:r>
              <w:t>=</w:t>
            </w:r>
          </w:p>
          <w:p w14:paraId="0FF8C53E" w14:textId="77777777" w:rsidR="007C4229" w:rsidRDefault="007C4229" w:rsidP="00674A1D"/>
          <w:p w14:paraId="6B84BD24" w14:textId="77777777" w:rsidR="00BF1CDB" w:rsidRDefault="00BF1CDB" w:rsidP="00674A1D"/>
          <w:p w14:paraId="27408020" w14:textId="77777777" w:rsidR="00BF1CDB" w:rsidRDefault="00BF1CDB" w:rsidP="00674A1D"/>
          <w:p w14:paraId="55B39704" w14:textId="197B38D8" w:rsidR="007C4229" w:rsidRDefault="007C4229" w:rsidP="00674A1D">
            <w:r>
              <w:t xml:space="preserve">Triangular prism 1 SA = </w:t>
            </w:r>
          </w:p>
        </w:tc>
        <w:tc>
          <w:tcPr>
            <w:tcW w:w="3480" w:type="dxa"/>
          </w:tcPr>
          <w:p w14:paraId="65B556D5" w14:textId="77777777" w:rsidR="007C4229" w:rsidRDefault="007C4229" w:rsidP="00674A1D">
            <w:r>
              <w:t>Explore triangular prism 2</w:t>
            </w:r>
          </w:p>
          <w:p w14:paraId="6D89BD2E" w14:textId="77777777" w:rsidR="00521E22" w:rsidRDefault="00521E22" w:rsidP="00674A1D"/>
          <w:p w14:paraId="065C2EDE" w14:textId="77777777" w:rsidR="007C4229" w:rsidRDefault="007C4229" w:rsidP="00674A1D">
            <w:r>
              <w:rPr>
                <w:rFonts w:eastAsia="Times New Roman"/>
                <w:noProof/>
              </w:rPr>
              <w:drawing>
                <wp:inline distT="0" distB="0" distL="0" distR="0" wp14:anchorId="105E7CDE" wp14:editId="33C7AF27">
                  <wp:extent cx="1920904" cy="1552575"/>
                  <wp:effectExtent l="0" t="0" r="3175" b="0"/>
                  <wp:docPr id="4" name="Picture 4" descr="A simple, 3D line illustration of a triangular prism with dimensions labelled. The overall length is '3 cm', the length of each triangular side is '8.1 cm', and the vertical height from the centre of the base to the apex of the triangle is '5.26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imple, 3D line illustration of a triangular prism with dimensions labelled. The overall length is '3 cm', the length of each triangular side is '8.1 cm', and the vertical height from the centre of the base to the apex of the triangle is '5.26 cm'."/>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1923490" cy="155466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481" w:type="dxa"/>
          </w:tcPr>
          <w:p w14:paraId="197EB9D1" w14:textId="24E1C816" w:rsidR="007C4229" w:rsidRDefault="007C4229" w:rsidP="00674A1D">
            <w:r>
              <w:t>Triangular prism 2 Volume</w:t>
            </w:r>
            <w:r w:rsidR="008A05B3">
              <w:t xml:space="preserve"> </w:t>
            </w:r>
            <w:r>
              <w:t>=</w:t>
            </w:r>
          </w:p>
          <w:p w14:paraId="2DAB3F20" w14:textId="77777777" w:rsidR="007C4229" w:rsidRDefault="007C4229" w:rsidP="00674A1D"/>
          <w:p w14:paraId="440F20E3" w14:textId="77777777" w:rsidR="00BF1CDB" w:rsidRDefault="00BF1CDB" w:rsidP="00674A1D"/>
          <w:p w14:paraId="7C97D584" w14:textId="77777777" w:rsidR="00BF1CDB" w:rsidRDefault="00BF1CDB" w:rsidP="00674A1D"/>
          <w:p w14:paraId="1DA16AF2" w14:textId="7080144E" w:rsidR="007C4229" w:rsidRDefault="007C4229" w:rsidP="00674A1D">
            <w:r>
              <w:t xml:space="preserve">Triangular prism 2 SA = </w:t>
            </w:r>
          </w:p>
        </w:tc>
      </w:tr>
      <w:tr w:rsidR="007C4229" w14:paraId="6AFC90CC" w14:textId="77777777" w:rsidTr="00150D29">
        <w:trPr>
          <w:trHeight w:val="3814"/>
        </w:trPr>
        <w:tc>
          <w:tcPr>
            <w:tcW w:w="3480" w:type="dxa"/>
          </w:tcPr>
          <w:p w14:paraId="46D29463" w14:textId="6C7B7B16" w:rsidR="007C4229" w:rsidRDefault="007C4229" w:rsidP="00674A1D">
            <w:r>
              <w:t>Explore cylinder 1</w:t>
            </w:r>
          </w:p>
          <w:p w14:paraId="425A4B51" w14:textId="77777777" w:rsidR="00521E22" w:rsidRDefault="00521E22" w:rsidP="00674A1D"/>
          <w:p w14:paraId="769DB608" w14:textId="13F93853" w:rsidR="007C4229" w:rsidRDefault="0058661A" w:rsidP="00674A1D">
            <w:r>
              <w:rPr>
                <w:noProof/>
              </w:rPr>
              <mc:AlternateContent>
                <mc:Choice Requires="wpg">
                  <w:drawing>
                    <wp:anchor distT="0" distB="0" distL="114300" distR="114300" simplePos="0" relativeHeight="251659264" behindDoc="0" locked="0" layoutInCell="1" allowOverlap="1" wp14:anchorId="5AF28BF6" wp14:editId="61675BDA">
                      <wp:simplePos x="0" y="0"/>
                      <wp:positionH relativeFrom="column">
                        <wp:posOffset>-6350</wp:posOffset>
                      </wp:positionH>
                      <wp:positionV relativeFrom="paragraph">
                        <wp:posOffset>8255</wp:posOffset>
                      </wp:positionV>
                      <wp:extent cx="1642991" cy="1474470"/>
                      <wp:effectExtent l="0" t="0" r="0" b="0"/>
                      <wp:wrapNone/>
                      <wp:docPr id="1" name="Group 1" descr="A simple, 3D line illustration of a cylinder with dimensions labelled. The height is '8 cm' and the end radius is '1.6 cm'."/>
                      <wp:cNvGraphicFramePr/>
                      <a:graphic xmlns:a="http://schemas.openxmlformats.org/drawingml/2006/main">
                        <a:graphicData uri="http://schemas.microsoft.com/office/word/2010/wordprocessingGroup">
                          <wpg:wgp>
                            <wpg:cNvGrpSpPr/>
                            <wpg:grpSpPr>
                              <a:xfrm>
                                <a:off x="0" y="0"/>
                                <a:ext cx="1642991" cy="1474470"/>
                                <a:chOff x="0" y="0"/>
                                <a:chExt cx="1642991" cy="1474470"/>
                              </a:xfrm>
                            </wpg:grpSpPr>
                            <wps:wsp>
                              <wps:cNvPr id="2" name="Text Box 2"/>
                              <wps:cNvSpPr txBox="1">
                                <a:spLocks noChangeArrowheads="1"/>
                              </wps:cNvSpPr>
                              <wps:spPr bwMode="auto">
                                <a:xfrm>
                                  <a:off x="0" y="650122"/>
                                  <a:ext cx="221615" cy="269240"/>
                                </a:xfrm>
                                <a:prstGeom prst="rect">
                                  <a:avLst/>
                                </a:prstGeom>
                                <a:solidFill>
                                  <a:srgbClr val="FFFFFF"/>
                                </a:solidFill>
                                <a:ln w="9525">
                                  <a:noFill/>
                                  <a:miter lim="800000"/>
                                  <a:headEnd/>
                                  <a:tailEnd/>
                                </a:ln>
                              </wps:spPr>
                              <wps:txbx>
                                <w:txbxContent>
                                  <w:p w14:paraId="259FB0B2" w14:textId="77777777" w:rsidR="0058661A" w:rsidRPr="00711A5E" w:rsidRDefault="0058661A" w:rsidP="0058661A">
                                    <w:pPr>
                                      <w:rPr>
                                        <w:color w:val="3B3838" w:themeColor="background2" w:themeShade="40"/>
                                        <w:sz w:val="16"/>
                                        <w:szCs w:val="16"/>
                                      </w:rPr>
                                    </w:pPr>
                                    <w:r w:rsidRPr="00711A5E">
                                      <w:rPr>
                                        <w:color w:val="3B3838" w:themeColor="background2" w:themeShade="40"/>
                                        <w:sz w:val="16"/>
                                        <w:szCs w:val="16"/>
                                      </w:rPr>
                                      <w:t>8</w:t>
                                    </w:r>
                                  </w:p>
                                </w:txbxContent>
                              </wps:txbx>
                              <wps:bodyPr rot="0" vert="horz" wrap="square" lIns="91440" tIns="45720" rIns="91440" bIns="45720" anchor="t" anchorCtr="0">
                                <a:noAutofit/>
                              </wps:bodyPr>
                            </wps:wsp>
                            <pic:pic xmlns:pic="http://schemas.openxmlformats.org/drawingml/2006/picture">
                              <pic:nvPicPr>
                                <pic:cNvPr id="5" name="Picture 5" descr="A simple, 3D line illustration of a cylinder with dimensions labelled. The height is '8 cm' and the end radius is '1.6 cm'."/>
                                <pic:cNvPicPr>
                                  <a:picLocks noChangeAspect="1"/>
                                </pic:cNvPicPr>
                              </pic:nvPicPr>
                              <pic:blipFill rotWithShape="1">
                                <a:blip r:embed="rId15" cstate="print">
                                  <a:extLst>
                                    <a:ext uri="{28A0092B-C50C-407E-A947-70E740481C1C}">
                                      <a14:useLocalDpi xmlns:a14="http://schemas.microsoft.com/office/drawing/2010/main"/>
                                    </a:ext>
                                  </a:extLst>
                                </a:blip>
                                <a:srcRect r="-6093"/>
                                <a:stretch/>
                              </pic:blipFill>
                              <pic:spPr bwMode="auto">
                                <a:xfrm>
                                  <a:off x="153281" y="0"/>
                                  <a:ext cx="1489710" cy="147447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5AF28BF6" id="Group 1" o:spid="_x0000_s1026" alt="A simple, 3D line illustration of a cylinder with dimensions labelled. The height is '8 cm' and the end radius is '1.6 cm'." style="position:absolute;margin-left:-.5pt;margin-top:.65pt;width:129.35pt;height:116.1pt;z-index:251659264" coordsize="16429,14744"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">
                      <v:shapetype id="_x0000_t202" coordsize="21600,21600" o:spt="202" path="m,l,21600r21600,l21600,xe">
                        <v:stroke joinstyle="miter"/>
                        <v:path gradientshapeok="t" o:connecttype="rect"/>
                      </v:shapetype>
                      <v:shape id="Text Box 2" o:spid="_x0000_s1027" type="#_x0000_t202" style="position:absolute;top:6501;width:2216;height:26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" stroked="f">
                        <v:textbox>
                          <w:txbxContent>
                            <w:p w14:paraId="259FB0B2" w14:textId="77777777" w:rsidR="0058661A" w:rsidRPr="00711A5E" w:rsidRDefault="0058661A" w:rsidP="0058661A">
                              <w:pPr>
                                <w:rPr>
                                  <w:color w:val="3B3838" w:themeColor="background2" w:themeShade="40"/>
                                  <w:sz w:val="16"/>
                                  <w:szCs w:val="16"/>
                                </w:rPr>
                              </w:pPr>
                              <w:r w:rsidRPr="00711A5E">
                                <w:rPr>
                                  <w:color w:val="3B3838" w:themeColor="background2" w:themeShade="40"/>
                                  <w:sz w:val="16"/>
                                  <w:szCs w:val="16"/>
                                </w:rPr>
                                <w:t>8</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A simple, 3D line illustration of a cylinder with dimensions labelled. The height is '8 cm' and the end radius is '1.6 cm'." style="position:absolute;left:1532;width:14897;height:1474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">
                        <v:imagedata r:id="rId16" o:title="A simple, 3D line illustration of a cylinder with dimensions labelled. The height is '8 cm' and the end radius is '1.6 cm'" cropright="-3993f"/>
                      </v:shape>
                    </v:group>
                  </w:pict>
                </mc:Fallback>
              </mc:AlternateContent>
            </w:r>
          </w:p>
        </w:tc>
        <w:tc>
          <w:tcPr>
            <w:tcW w:w="3480" w:type="dxa"/>
          </w:tcPr>
          <w:p w14:paraId="1B5D4F03" w14:textId="04C5B87B" w:rsidR="007C4229" w:rsidRDefault="007C4229" w:rsidP="00674A1D">
            <w:r>
              <w:t>Cylinder 1 Volume</w:t>
            </w:r>
            <w:r w:rsidR="008A05B3">
              <w:t xml:space="preserve"> </w:t>
            </w:r>
            <w:r>
              <w:t>=</w:t>
            </w:r>
          </w:p>
          <w:p w14:paraId="65ACF48A" w14:textId="77777777" w:rsidR="007C4229" w:rsidRDefault="007C4229" w:rsidP="00674A1D"/>
          <w:p w14:paraId="2EE7026B" w14:textId="77777777" w:rsidR="00BF1CDB" w:rsidRDefault="00BF1CDB" w:rsidP="00674A1D"/>
          <w:p w14:paraId="17F392FF" w14:textId="77777777" w:rsidR="00BF1CDB" w:rsidRDefault="00BF1CDB" w:rsidP="00674A1D"/>
          <w:p w14:paraId="372E32CB" w14:textId="6F54815C" w:rsidR="007C4229" w:rsidRDefault="007C4229" w:rsidP="00674A1D">
            <w:r>
              <w:t xml:space="preserve">Cylinder 1 SA = </w:t>
            </w:r>
          </w:p>
        </w:tc>
        <w:tc>
          <w:tcPr>
            <w:tcW w:w="3480" w:type="dxa"/>
          </w:tcPr>
          <w:p w14:paraId="2C517D05" w14:textId="77777777" w:rsidR="00521E22" w:rsidRDefault="007C4229" w:rsidP="00674A1D">
            <w:r>
              <w:t>Explore cylinder 2</w:t>
            </w:r>
          </w:p>
          <w:p w14:paraId="2C333727" w14:textId="77777777" w:rsidR="00521E22" w:rsidRDefault="00521E22" w:rsidP="00674A1D"/>
          <w:p w14:paraId="1A4139D0" w14:textId="77777777" w:rsidR="00150D29" w:rsidRDefault="00150D29" w:rsidP="00674A1D"/>
          <w:p w14:paraId="025F555D" w14:textId="4D36038E" w:rsidR="007C4229" w:rsidRDefault="00BF1CDB" w:rsidP="00674A1D">
            <w:r>
              <w:rPr>
                <w:rFonts w:eastAsia="Times New Roman"/>
                <w:noProof/>
              </w:rPr>
              <w:drawing>
                <wp:inline distT="0" distB="0" distL="0" distR="0" wp14:anchorId="4A88666B" wp14:editId="3800DDEB">
                  <wp:extent cx="2122326" cy="1107876"/>
                  <wp:effectExtent l="0" t="0" r="0" b="0"/>
                  <wp:docPr id="7" name="Picture 7" descr="A simple, 3D line illustration of a cylinder with dimensions labelled. The height is '4 cm' and the end radius is '2.26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imple, 3D line illustration of a cylinder with dimensions labelled. The height is '4 cm' and the end radius is '2.26 cm'."/>
                          <pic:cNvPicPr>
                            <a:picLocks noChangeAspect="1" noChangeArrowheads="1"/>
                          </pic:cNvPicPr>
                        </pic:nvPicPr>
                        <pic:blipFill rotWithShape="1">
                          <a:blip r:embed="rId17" cstate="print">
                            <a:extLst>
                              <a:ext uri="{28A0092B-C50C-407E-A947-70E740481C1C}">
                                <a14:useLocalDpi xmlns:a14="http://schemas.microsoft.com/office/drawing/2010/main"/>
                              </a:ext>
                            </a:extLst>
                          </a:blip>
                          <a:srcRect l="-1773" r="-1589"/>
                          <a:stretch/>
                        </pic:blipFill>
                        <pic:spPr bwMode="auto">
                          <a:xfrm>
                            <a:off x="0" y="0"/>
                            <a:ext cx="2149867" cy="1122253"/>
                          </a:xfrm>
                          <a:prstGeom prst="rect">
                            <a:avLst/>
                          </a:prstGeom>
                          <a:noFill/>
                          <a:ln>
                            <a:noFill/>
                          </a:ln>
                          <a:extLst>
                            <a:ext uri="{53640926-AAD7-44D8-BBD7-CCE9431645EC}">
                              <a14:shadowObscured xmlns:a14="http://schemas.microsoft.com/office/drawing/2010/main"/>
                            </a:ext>
                          </a:extLst>
                        </pic:spPr>
                      </pic:pic>
                    </a:graphicData>
                  </a:graphic>
                </wp:inline>
              </w:drawing>
            </w:r>
          </w:p>
          <w:p w14:paraId="376FC74F" w14:textId="77E5CD3A" w:rsidR="007C4229" w:rsidRDefault="007C4229" w:rsidP="00674A1D"/>
        </w:tc>
        <w:tc>
          <w:tcPr>
            <w:tcW w:w="3481" w:type="dxa"/>
          </w:tcPr>
          <w:p w14:paraId="563DEE0D" w14:textId="3042FAE9" w:rsidR="007C4229" w:rsidRDefault="007C4229" w:rsidP="00674A1D">
            <w:r>
              <w:t>Cylinder 2 Volume</w:t>
            </w:r>
            <w:r w:rsidR="008A05B3">
              <w:t xml:space="preserve"> </w:t>
            </w:r>
            <w:r>
              <w:t>=</w:t>
            </w:r>
          </w:p>
          <w:p w14:paraId="20E24616" w14:textId="77777777" w:rsidR="007C4229" w:rsidRDefault="007C4229" w:rsidP="00674A1D"/>
          <w:p w14:paraId="27C71070" w14:textId="77777777" w:rsidR="00BF1CDB" w:rsidRDefault="00BF1CDB" w:rsidP="00674A1D"/>
          <w:p w14:paraId="7B7CE8B0" w14:textId="77777777" w:rsidR="00BF1CDB" w:rsidRDefault="00BF1CDB" w:rsidP="00674A1D"/>
          <w:p w14:paraId="23A779E8" w14:textId="01F7A512" w:rsidR="007C4229" w:rsidRDefault="007C4229" w:rsidP="00674A1D">
            <w:r>
              <w:t xml:space="preserve">Cylinder 2 SA = </w:t>
            </w:r>
          </w:p>
        </w:tc>
      </w:tr>
    </w:tbl>
    <w:p w14:paraId="235D05EF" w14:textId="27DBD477" w:rsidR="0025651C" w:rsidRDefault="0025651C" w:rsidP="00521E22"/>
    <w:sectPr w:rsidR="0025651C" w:rsidSect="004C17B3">
      <w:headerReference w:type="even" r:id="rId18"/>
      <w:headerReference w:type="default" r:id="rId19"/>
      <w:footerReference w:type="even" r:id="rId20"/>
      <w:footerReference w:type="default" r:id="rId21"/>
      <w:headerReference w:type="first" r:id="rId22"/>
      <w:footerReference w:type="first" r:id="rId23"/>
      <w:pgSz w:w="16840" w:h="11900" w:orient="landscape"/>
      <w:pgMar w:top="1440" w:right="1134"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7BB3B" w14:textId="77777777" w:rsidR="00C269BA" w:rsidRDefault="00C269BA" w:rsidP="00F96C86">
      <w:r>
        <w:separator/>
      </w:r>
    </w:p>
  </w:endnote>
  <w:endnote w:type="continuationSeparator" w:id="0">
    <w:p w14:paraId="38F3AD7B" w14:textId="77777777" w:rsidR="00C269BA" w:rsidRDefault="00C269BA"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MT Std">
    <w:altName w:val="Arial"/>
    <w:panose1 w:val="020B0604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01FC" w14:textId="77777777" w:rsidR="0070778D" w:rsidRDefault="00707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94E65" w14:textId="207332A1" w:rsidR="00176D46" w:rsidRPr="00224F09" w:rsidRDefault="006C5799" w:rsidP="006C5799">
    <w:pPr>
      <w:rPr>
        <w:rFonts w:eastAsia="Times New Roman"/>
        <w:sz w:val="16"/>
        <w:szCs w:val="16"/>
        <w:shd w:val="clear" w:color="auto" w:fill="FFFFFF"/>
      </w:rPr>
    </w:pPr>
    <w:r w:rsidRPr="00224F09">
      <w:rPr>
        <w:sz w:val="16"/>
        <w:szCs w:val="16"/>
      </w:rPr>
      <w:fldChar w:fldCharType="begin"/>
    </w:r>
    <w:r w:rsidRPr="00224F09">
      <w:rPr>
        <w:sz w:val="16"/>
        <w:szCs w:val="16"/>
      </w:rPr>
      <w:instrText xml:space="preserve"> DOCPROPERTY  Comments  \* MERGEFORMAT </w:instrText>
    </w:r>
    <w:r w:rsidRPr="00224F09">
      <w:rPr>
        <w:sz w:val="16"/>
        <w:szCs w:val="16"/>
      </w:rPr>
      <w:fldChar w:fldCharType="end"/>
    </w:r>
    <w:r w:rsidRPr="00224F09">
      <w:rPr>
        <w:rFonts w:eastAsia="Times New Roman"/>
        <w:color w:val="000000"/>
        <w:sz w:val="16"/>
        <w:szCs w:val="16"/>
        <w:shd w:val="clear" w:color="auto" w:fill="FFFFFF"/>
      </w:rPr>
      <w:t>© Crown copyright 202</w:t>
    </w:r>
    <w:r w:rsidR="000D250C">
      <w:rPr>
        <w:rFonts w:eastAsia="Times New Roman"/>
        <w:color w:val="000000"/>
        <w:sz w:val="16"/>
        <w:szCs w:val="16"/>
        <w:shd w:val="clear" w:color="auto" w:fill="FFFFFF"/>
      </w:rPr>
      <w:t>3</w:t>
    </w:r>
    <w:r w:rsidRPr="00224F09">
      <w:rPr>
        <w:rFonts w:eastAsia="Times New Roman"/>
        <w:color w:val="000000"/>
        <w:sz w:val="16"/>
        <w:szCs w:val="16"/>
        <w:shd w:val="clear" w:color="auto" w:fill="FFFFFF"/>
      </w:rPr>
      <w:t>. This information is licensed under the </w:t>
    </w:r>
    <w:hyperlink r:id="rId1" w:tgtFrame="_blank" w:history="1">
      <w:r w:rsidRPr="00224F09">
        <w:rPr>
          <w:rStyle w:val="Hyperlink"/>
          <w:rFonts w:eastAsia="Times New Roman"/>
          <w:color w:val="0C64C0"/>
          <w:sz w:val="16"/>
          <w:szCs w:val="16"/>
          <w:shd w:val="clear" w:color="auto" w:fill="FFFFFF"/>
        </w:rPr>
        <w:t>Open Government Licence (nationalarchives.gov.uk)</w:t>
      </w:r>
    </w:hyperlink>
    <w:r w:rsidRPr="00224F09">
      <w:rPr>
        <w:rFonts w:eastAsia="Times New Roman"/>
        <w:color w:val="000000"/>
        <w:sz w:val="16"/>
        <w:szCs w:val="16"/>
        <w:shd w:val="clear" w:color="auto" w:fill="FFFFFF"/>
      </w:rPr>
      <w:t> v 3.0</w:t>
    </w:r>
    <w:r w:rsidRPr="00224F09">
      <w:rPr>
        <w:sz w:val="16"/>
        <w:szCs w:val="16"/>
      </w:rPr>
      <w:ptab w:relativeTo="margin" w:alignment="right" w:leader="none"/>
    </w:r>
    <w:r w:rsidRPr="00224F09">
      <w:rPr>
        <w:sz w:val="16"/>
        <w:szCs w:val="16"/>
      </w:rPr>
      <w:fldChar w:fldCharType="begin"/>
    </w:r>
    <w:r w:rsidRPr="00224F09">
      <w:rPr>
        <w:sz w:val="16"/>
        <w:szCs w:val="16"/>
      </w:rPr>
      <w:instrText xml:space="preserve"> PAGE  \* Arabic  \* MERGEFORMAT </w:instrText>
    </w:r>
    <w:r w:rsidRPr="00224F09">
      <w:rPr>
        <w:sz w:val="16"/>
        <w:szCs w:val="16"/>
      </w:rPr>
      <w:fldChar w:fldCharType="separate"/>
    </w:r>
    <w:r w:rsidRPr="00224F09">
      <w:rPr>
        <w:sz w:val="16"/>
        <w:szCs w:val="16"/>
      </w:rPr>
      <w:t>1</w:t>
    </w:r>
    <w:r w:rsidRPr="00224F0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83D9" w14:textId="77777777" w:rsidR="0070778D" w:rsidRDefault="00707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CB6D" w14:textId="77777777" w:rsidR="00C269BA" w:rsidRDefault="00C269BA" w:rsidP="00F96C86">
      <w:r>
        <w:separator/>
      </w:r>
    </w:p>
  </w:footnote>
  <w:footnote w:type="continuationSeparator" w:id="0">
    <w:p w14:paraId="0FDE2A3A" w14:textId="77777777" w:rsidR="00C269BA" w:rsidRDefault="00C269BA"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8CBE2" w14:textId="77777777" w:rsidR="0070778D" w:rsidRDefault="00707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EE54" w14:textId="77777777" w:rsidR="00E41A15" w:rsidRPr="000D250C" w:rsidRDefault="004534F2" w:rsidP="0070778D">
    <w:pPr>
      <w:pStyle w:val="Header"/>
      <w:tabs>
        <w:tab w:val="center" w:pos="7779"/>
        <w:tab w:val="right" w:pos="14118"/>
      </w:tabs>
      <w:ind w:firstLine="1440"/>
      <w:rPr>
        <w:b/>
        <w:bCs/>
        <w:color w:val="000000" w:themeColor="text1"/>
        <w:highlight w:val="yellow"/>
      </w:rPr>
    </w:pPr>
    <w:r>
      <w:rPr>
        <w:b/>
        <w:bCs/>
        <w:noProof/>
        <w:lang w:val="en-US"/>
      </w:rPr>
      <w:drawing>
        <wp:anchor distT="0" distB="0" distL="114300" distR="114300" simplePos="0" relativeHeight="251658240" behindDoc="1" locked="0" layoutInCell="1" allowOverlap="1" wp14:anchorId="269C72AB" wp14:editId="5AE7D3C6">
          <wp:simplePos x="0" y="0"/>
          <wp:positionH relativeFrom="column">
            <wp:posOffset>-536575</wp:posOffset>
          </wp:positionH>
          <wp:positionV relativeFrom="paragraph">
            <wp:posOffset>-125730</wp:posOffset>
          </wp:positionV>
          <wp:extent cx="3052800" cy="500400"/>
          <wp:effectExtent l="0" t="0" r="0" b="0"/>
          <wp:wrapNone/>
          <wp:docPr id="29" name="Picture 2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stretch>
                    <a:fillRect/>
                  </a:stretch>
                </pic:blipFill>
                <pic:spPr>
                  <a:xfrm>
                    <a:off x="0" y="0"/>
                    <a:ext cx="3052800" cy="500400"/>
                  </a:xfrm>
                  <a:prstGeom prst="rect">
                    <a:avLst/>
                  </a:prstGeom>
                </pic:spPr>
              </pic:pic>
            </a:graphicData>
          </a:graphic>
          <wp14:sizeRelH relativeFrom="margin">
            <wp14:pctWidth>0</wp14:pctWidth>
          </wp14:sizeRelH>
          <wp14:sizeRelV relativeFrom="margin">
            <wp14:pctHeight>0</wp14:pctHeight>
          </wp14:sizeRelV>
        </wp:anchor>
      </w:drawing>
    </w:r>
    <w:r w:rsidR="00176D46" w:rsidRPr="00E41A15">
      <w:rPr>
        <w:b/>
        <w:bCs/>
        <w:noProof/>
        <w:highlight w:val="yellow"/>
        <w:lang w:val="en-US"/>
      </w:rPr>
      <w:drawing>
        <wp:anchor distT="0" distB="0" distL="114300" distR="114300" simplePos="0" relativeHeight="251656192" behindDoc="1" locked="0" layoutInCell="1" allowOverlap="1" wp14:anchorId="0AB441FA" wp14:editId="4053CEA4">
          <wp:simplePos x="0" y="0"/>
          <wp:positionH relativeFrom="rightMargin">
            <wp:posOffset>-1764030</wp:posOffset>
          </wp:positionH>
          <wp:positionV relativeFrom="topMargin">
            <wp:posOffset>104140</wp:posOffset>
          </wp:positionV>
          <wp:extent cx="2066400" cy="9360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arsonLogo_Horizontal_Blk_RGB.png"/>
                  <pic:cNvPicPr/>
                </pic:nvPicPr>
                <pic:blipFill>
                  <a:blip r:embed="rId2">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D250C">
      <w:rPr>
        <w:b/>
        <w:bCs/>
        <w:noProof/>
        <w:color w:val="000000" w:themeColor="text1"/>
      </w:rPr>
      <w:drawing>
        <wp:anchor distT="0" distB="0" distL="114300" distR="114300" simplePos="0" relativeHeight="251660288" behindDoc="0" locked="0" layoutInCell="1" allowOverlap="1" wp14:anchorId="6A2B339B" wp14:editId="1667ACD5">
          <wp:simplePos x="0" y="0"/>
          <wp:positionH relativeFrom="column">
            <wp:posOffset>3841750</wp:posOffset>
          </wp:positionH>
          <wp:positionV relativeFrom="paragraph">
            <wp:posOffset>-201930</wp:posOffset>
          </wp:positionV>
          <wp:extent cx="1785600" cy="669600"/>
          <wp:effectExtent l="0" t="0" r="5715" b="0"/>
          <wp:wrapTopAndBottom/>
          <wp:docPr id="31" name="Picture 3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3"/>
                  <a:stretch>
                    <a:fillRect/>
                  </a:stretch>
                </pic:blipFill>
                <pic:spPr>
                  <a:xfrm>
                    <a:off x="0" y="0"/>
                    <a:ext cx="1785600" cy="669600"/>
                  </a:xfrm>
                  <a:prstGeom prst="rect">
                    <a:avLst/>
                  </a:prstGeom>
                </pic:spPr>
              </pic:pic>
            </a:graphicData>
          </a:graphic>
          <wp14:sizeRelH relativeFrom="margin">
            <wp14:pctWidth>0</wp14:pctWidth>
          </wp14:sizeRelH>
          <wp14:sizeRelV relativeFrom="margin">
            <wp14:pctHeight>0</wp14:pctHeight>
          </wp14:sizeRelV>
        </wp:anchor>
      </w:drawing>
    </w:r>
  </w:p>
  <w:p w14:paraId="0BE8F917" w14:textId="77777777" w:rsidR="00176D46" w:rsidRPr="002335F6" w:rsidRDefault="00176D46" w:rsidP="0070778D">
    <w:pPr>
      <w:pStyle w:val="Header"/>
      <w:tabs>
        <w:tab w:val="clear" w:pos="4680"/>
        <w:tab w:val="clear" w:pos="9360"/>
        <w:tab w:val="center" w:pos="7059"/>
      </w:tabs>
      <w:ind w:firstLine="7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2F187" w14:textId="77777777" w:rsidR="0070778D" w:rsidRDefault="00707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73170830">
    <w:abstractNumId w:val="31"/>
  </w:num>
  <w:num w:numId="2" w16cid:durableId="528879925">
    <w:abstractNumId w:val="33"/>
  </w:num>
  <w:num w:numId="3" w16cid:durableId="55247413">
    <w:abstractNumId w:val="13"/>
  </w:num>
  <w:num w:numId="4" w16cid:durableId="551622454">
    <w:abstractNumId w:val="28"/>
  </w:num>
  <w:num w:numId="5" w16cid:durableId="108202722">
    <w:abstractNumId w:val="43"/>
  </w:num>
  <w:num w:numId="6" w16cid:durableId="512183341">
    <w:abstractNumId w:val="25"/>
  </w:num>
  <w:num w:numId="7" w16cid:durableId="1157841892">
    <w:abstractNumId w:val="39"/>
  </w:num>
  <w:num w:numId="8" w16cid:durableId="208030578">
    <w:abstractNumId w:val="29"/>
  </w:num>
  <w:num w:numId="9" w16cid:durableId="1948417258">
    <w:abstractNumId w:val="18"/>
  </w:num>
  <w:num w:numId="10" w16cid:durableId="90274348">
    <w:abstractNumId w:val="40"/>
  </w:num>
  <w:num w:numId="11" w16cid:durableId="188644979">
    <w:abstractNumId w:val="21"/>
  </w:num>
  <w:num w:numId="12" w16cid:durableId="369303706">
    <w:abstractNumId w:val="44"/>
  </w:num>
  <w:num w:numId="13" w16cid:durableId="1917935121">
    <w:abstractNumId w:val="16"/>
  </w:num>
  <w:num w:numId="14" w16cid:durableId="1639189544">
    <w:abstractNumId w:val="15"/>
  </w:num>
  <w:num w:numId="15" w16cid:durableId="274560530">
    <w:abstractNumId w:val="20"/>
  </w:num>
  <w:num w:numId="16" w16cid:durableId="1652179238">
    <w:abstractNumId w:val="0"/>
  </w:num>
  <w:num w:numId="17" w16cid:durableId="1041827228">
    <w:abstractNumId w:val="1"/>
  </w:num>
  <w:num w:numId="18" w16cid:durableId="802816290">
    <w:abstractNumId w:val="2"/>
  </w:num>
  <w:num w:numId="19" w16cid:durableId="624779582">
    <w:abstractNumId w:val="3"/>
  </w:num>
  <w:num w:numId="20" w16cid:durableId="331689105">
    <w:abstractNumId w:val="8"/>
  </w:num>
  <w:num w:numId="21" w16cid:durableId="989333982">
    <w:abstractNumId w:val="4"/>
  </w:num>
  <w:num w:numId="22" w16cid:durableId="105199172">
    <w:abstractNumId w:val="5"/>
  </w:num>
  <w:num w:numId="23" w16cid:durableId="2021278862">
    <w:abstractNumId w:val="6"/>
  </w:num>
  <w:num w:numId="24" w16cid:durableId="2063361122">
    <w:abstractNumId w:val="7"/>
  </w:num>
  <w:num w:numId="25" w16cid:durableId="1200436304">
    <w:abstractNumId w:val="9"/>
  </w:num>
  <w:num w:numId="26" w16cid:durableId="1558785592">
    <w:abstractNumId w:val="14"/>
  </w:num>
  <w:num w:numId="27" w16cid:durableId="10569141">
    <w:abstractNumId w:val="22"/>
  </w:num>
  <w:num w:numId="28" w16cid:durableId="1179350636">
    <w:abstractNumId w:val="34"/>
  </w:num>
  <w:num w:numId="29" w16cid:durableId="421872881">
    <w:abstractNumId w:val="37"/>
  </w:num>
  <w:num w:numId="30" w16cid:durableId="1289511028">
    <w:abstractNumId w:val="30"/>
  </w:num>
  <w:num w:numId="31" w16cid:durableId="690574667">
    <w:abstractNumId w:val="26"/>
  </w:num>
  <w:num w:numId="32" w16cid:durableId="1313755917">
    <w:abstractNumId w:val="42"/>
  </w:num>
  <w:num w:numId="33" w16cid:durableId="1135028635">
    <w:abstractNumId w:val="10"/>
  </w:num>
  <w:num w:numId="34" w16cid:durableId="670913175">
    <w:abstractNumId w:val="12"/>
  </w:num>
  <w:num w:numId="35" w16cid:durableId="1406802644">
    <w:abstractNumId w:val="24"/>
  </w:num>
  <w:num w:numId="36" w16cid:durableId="1222325029">
    <w:abstractNumId w:val="41"/>
  </w:num>
  <w:num w:numId="37" w16cid:durableId="1457025537">
    <w:abstractNumId w:val="38"/>
  </w:num>
  <w:num w:numId="38" w16cid:durableId="36011643">
    <w:abstractNumId w:val="17"/>
  </w:num>
  <w:num w:numId="39" w16cid:durableId="2044671571">
    <w:abstractNumId w:val="27"/>
  </w:num>
  <w:num w:numId="40" w16cid:durableId="2120636541">
    <w:abstractNumId w:val="19"/>
  </w:num>
  <w:num w:numId="41" w16cid:durableId="1873684670">
    <w:abstractNumId w:val="36"/>
  </w:num>
  <w:num w:numId="42" w16cid:durableId="1154641279">
    <w:abstractNumId w:val="35"/>
  </w:num>
  <w:num w:numId="43" w16cid:durableId="238097802">
    <w:abstractNumId w:val="32"/>
  </w:num>
  <w:num w:numId="44" w16cid:durableId="1751805441">
    <w:abstractNumId w:val="23"/>
  </w:num>
  <w:num w:numId="45" w16cid:durableId="19355489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04E"/>
    <w:rsid w:val="00007622"/>
    <w:rsid w:val="00021D16"/>
    <w:rsid w:val="00023C3F"/>
    <w:rsid w:val="00026485"/>
    <w:rsid w:val="00040DC4"/>
    <w:rsid w:val="00052590"/>
    <w:rsid w:val="00071591"/>
    <w:rsid w:val="00080588"/>
    <w:rsid w:val="000B58C5"/>
    <w:rsid w:val="000B6024"/>
    <w:rsid w:val="000C0CDD"/>
    <w:rsid w:val="000D0BA6"/>
    <w:rsid w:val="000D250C"/>
    <w:rsid w:val="000D3A31"/>
    <w:rsid w:val="000E5636"/>
    <w:rsid w:val="000E59C3"/>
    <w:rsid w:val="00103FA2"/>
    <w:rsid w:val="00114864"/>
    <w:rsid w:val="001426FE"/>
    <w:rsid w:val="00146339"/>
    <w:rsid w:val="00150D29"/>
    <w:rsid w:val="00165E63"/>
    <w:rsid w:val="00166B26"/>
    <w:rsid w:val="0017415A"/>
    <w:rsid w:val="001749A6"/>
    <w:rsid w:val="00176D46"/>
    <w:rsid w:val="001B3E4E"/>
    <w:rsid w:val="001B5E47"/>
    <w:rsid w:val="001C48BB"/>
    <w:rsid w:val="001C5003"/>
    <w:rsid w:val="001C69AE"/>
    <w:rsid w:val="001D2441"/>
    <w:rsid w:val="001D63A7"/>
    <w:rsid w:val="001E3FCA"/>
    <w:rsid w:val="00207998"/>
    <w:rsid w:val="00211ACB"/>
    <w:rsid w:val="00211D35"/>
    <w:rsid w:val="0021615C"/>
    <w:rsid w:val="00221996"/>
    <w:rsid w:val="002225A0"/>
    <w:rsid w:val="0022376B"/>
    <w:rsid w:val="00224F09"/>
    <w:rsid w:val="002335F6"/>
    <w:rsid w:val="002410F0"/>
    <w:rsid w:val="00245DAB"/>
    <w:rsid w:val="00254534"/>
    <w:rsid w:val="0025651C"/>
    <w:rsid w:val="00264E53"/>
    <w:rsid w:val="002C26DC"/>
    <w:rsid w:val="002C64D2"/>
    <w:rsid w:val="002D2996"/>
    <w:rsid w:val="002D420D"/>
    <w:rsid w:val="002E1913"/>
    <w:rsid w:val="002E59BD"/>
    <w:rsid w:val="00301EA6"/>
    <w:rsid w:val="00354349"/>
    <w:rsid w:val="00355B2D"/>
    <w:rsid w:val="0035607E"/>
    <w:rsid w:val="00356C3B"/>
    <w:rsid w:val="00380DFE"/>
    <w:rsid w:val="00382574"/>
    <w:rsid w:val="00384985"/>
    <w:rsid w:val="00391C07"/>
    <w:rsid w:val="00393107"/>
    <w:rsid w:val="00396BC7"/>
    <w:rsid w:val="003D68BC"/>
    <w:rsid w:val="003E5C3A"/>
    <w:rsid w:val="003E6A90"/>
    <w:rsid w:val="003E71F1"/>
    <w:rsid w:val="003F6E38"/>
    <w:rsid w:val="0040474F"/>
    <w:rsid w:val="00404FD7"/>
    <w:rsid w:val="00414E4C"/>
    <w:rsid w:val="0042404E"/>
    <w:rsid w:val="0042772B"/>
    <w:rsid w:val="00427765"/>
    <w:rsid w:val="004319C5"/>
    <w:rsid w:val="00432367"/>
    <w:rsid w:val="004534F2"/>
    <w:rsid w:val="00454B75"/>
    <w:rsid w:val="00454E32"/>
    <w:rsid w:val="00456745"/>
    <w:rsid w:val="004A5561"/>
    <w:rsid w:val="004C17B3"/>
    <w:rsid w:val="004F3CC9"/>
    <w:rsid w:val="00515261"/>
    <w:rsid w:val="00520BD4"/>
    <w:rsid w:val="00521E22"/>
    <w:rsid w:val="00531007"/>
    <w:rsid w:val="005445CC"/>
    <w:rsid w:val="00555A91"/>
    <w:rsid w:val="00555F62"/>
    <w:rsid w:val="00582CDC"/>
    <w:rsid w:val="0058661A"/>
    <w:rsid w:val="00592E9A"/>
    <w:rsid w:val="00597FE8"/>
    <w:rsid w:val="005A45A7"/>
    <w:rsid w:val="005D2A36"/>
    <w:rsid w:val="005E3986"/>
    <w:rsid w:val="005F096B"/>
    <w:rsid w:val="005F4942"/>
    <w:rsid w:val="005F4CDA"/>
    <w:rsid w:val="00600D4F"/>
    <w:rsid w:val="006106C4"/>
    <w:rsid w:val="006272D6"/>
    <w:rsid w:val="00632BCD"/>
    <w:rsid w:val="006438E1"/>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0778D"/>
    <w:rsid w:val="00720115"/>
    <w:rsid w:val="00736519"/>
    <w:rsid w:val="00755C2E"/>
    <w:rsid w:val="00765C0F"/>
    <w:rsid w:val="00775890"/>
    <w:rsid w:val="00795759"/>
    <w:rsid w:val="007A120B"/>
    <w:rsid w:val="007A4890"/>
    <w:rsid w:val="007C2BB7"/>
    <w:rsid w:val="007C4229"/>
    <w:rsid w:val="007D13E0"/>
    <w:rsid w:val="007D556D"/>
    <w:rsid w:val="007D7C49"/>
    <w:rsid w:val="007E456E"/>
    <w:rsid w:val="00844F9E"/>
    <w:rsid w:val="00845EA0"/>
    <w:rsid w:val="008519DA"/>
    <w:rsid w:val="00853D7F"/>
    <w:rsid w:val="00863F84"/>
    <w:rsid w:val="00877784"/>
    <w:rsid w:val="00880240"/>
    <w:rsid w:val="00880914"/>
    <w:rsid w:val="008820B8"/>
    <w:rsid w:val="00887021"/>
    <w:rsid w:val="00890163"/>
    <w:rsid w:val="00893EC9"/>
    <w:rsid w:val="008A05B3"/>
    <w:rsid w:val="008A555A"/>
    <w:rsid w:val="008A7C51"/>
    <w:rsid w:val="008B268B"/>
    <w:rsid w:val="008B31D3"/>
    <w:rsid w:val="008B7F94"/>
    <w:rsid w:val="008D7394"/>
    <w:rsid w:val="008D782B"/>
    <w:rsid w:val="008E497A"/>
    <w:rsid w:val="0090114C"/>
    <w:rsid w:val="00923BF3"/>
    <w:rsid w:val="00930563"/>
    <w:rsid w:val="009429D8"/>
    <w:rsid w:val="00960685"/>
    <w:rsid w:val="00970CA2"/>
    <w:rsid w:val="00976EF7"/>
    <w:rsid w:val="00977797"/>
    <w:rsid w:val="00991B5F"/>
    <w:rsid w:val="009A2CFF"/>
    <w:rsid w:val="009C5D3E"/>
    <w:rsid w:val="009D4119"/>
    <w:rsid w:val="009E5139"/>
    <w:rsid w:val="00A348E4"/>
    <w:rsid w:val="00A50028"/>
    <w:rsid w:val="00A5524C"/>
    <w:rsid w:val="00A7145E"/>
    <w:rsid w:val="00A727CA"/>
    <w:rsid w:val="00A80C9C"/>
    <w:rsid w:val="00A8203E"/>
    <w:rsid w:val="00A84566"/>
    <w:rsid w:val="00A86097"/>
    <w:rsid w:val="00A96171"/>
    <w:rsid w:val="00AA40A9"/>
    <w:rsid w:val="00AD1405"/>
    <w:rsid w:val="00AD20F9"/>
    <w:rsid w:val="00AD2C72"/>
    <w:rsid w:val="00AE0BFE"/>
    <w:rsid w:val="00AE4959"/>
    <w:rsid w:val="00B040C6"/>
    <w:rsid w:val="00B24982"/>
    <w:rsid w:val="00B76298"/>
    <w:rsid w:val="00B80A3F"/>
    <w:rsid w:val="00B95FDB"/>
    <w:rsid w:val="00B970F8"/>
    <w:rsid w:val="00BA33D5"/>
    <w:rsid w:val="00BA5073"/>
    <w:rsid w:val="00BC3620"/>
    <w:rsid w:val="00BC73E7"/>
    <w:rsid w:val="00BE03CE"/>
    <w:rsid w:val="00BF1CDB"/>
    <w:rsid w:val="00BF6268"/>
    <w:rsid w:val="00BF6E23"/>
    <w:rsid w:val="00C0384B"/>
    <w:rsid w:val="00C26896"/>
    <w:rsid w:val="00C269BA"/>
    <w:rsid w:val="00C327F1"/>
    <w:rsid w:val="00C44410"/>
    <w:rsid w:val="00C44953"/>
    <w:rsid w:val="00C45DED"/>
    <w:rsid w:val="00C7505C"/>
    <w:rsid w:val="00C91A7E"/>
    <w:rsid w:val="00CB15B5"/>
    <w:rsid w:val="00CB5D5A"/>
    <w:rsid w:val="00CD0B85"/>
    <w:rsid w:val="00CF070A"/>
    <w:rsid w:val="00D06668"/>
    <w:rsid w:val="00D11E60"/>
    <w:rsid w:val="00D43B61"/>
    <w:rsid w:val="00D447ED"/>
    <w:rsid w:val="00D45259"/>
    <w:rsid w:val="00D503D6"/>
    <w:rsid w:val="00D56BB2"/>
    <w:rsid w:val="00D6043B"/>
    <w:rsid w:val="00D95650"/>
    <w:rsid w:val="00D9679B"/>
    <w:rsid w:val="00DA44C6"/>
    <w:rsid w:val="00DA6F65"/>
    <w:rsid w:val="00DC38B2"/>
    <w:rsid w:val="00DD3B43"/>
    <w:rsid w:val="00DD3C6A"/>
    <w:rsid w:val="00E1175D"/>
    <w:rsid w:val="00E15644"/>
    <w:rsid w:val="00E33B68"/>
    <w:rsid w:val="00E41A15"/>
    <w:rsid w:val="00E46980"/>
    <w:rsid w:val="00E5121E"/>
    <w:rsid w:val="00E54096"/>
    <w:rsid w:val="00E607E6"/>
    <w:rsid w:val="00E61DDF"/>
    <w:rsid w:val="00E630FA"/>
    <w:rsid w:val="00E72648"/>
    <w:rsid w:val="00E73E97"/>
    <w:rsid w:val="00E86247"/>
    <w:rsid w:val="00E9188A"/>
    <w:rsid w:val="00EA134B"/>
    <w:rsid w:val="00EB1425"/>
    <w:rsid w:val="00EB313C"/>
    <w:rsid w:val="00EB7F47"/>
    <w:rsid w:val="00F0195F"/>
    <w:rsid w:val="00F020EE"/>
    <w:rsid w:val="00F026E2"/>
    <w:rsid w:val="00F15FE5"/>
    <w:rsid w:val="00F21A83"/>
    <w:rsid w:val="00F2577D"/>
    <w:rsid w:val="00F26519"/>
    <w:rsid w:val="00F40DCF"/>
    <w:rsid w:val="00F46DE0"/>
    <w:rsid w:val="00F6006A"/>
    <w:rsid w:val="00F64623"/>
    <w:rsid w:val="00F649D2"/>
    <w:rsid w:val="00F96A70"/>
    <w:rsid w:val="00F96C86"/>
    <w:rsid w:val="00FB307C"/>
    <w:rsid w:val="00FB3A84"/>
    <w:rsid w:val="00FB6507"/>
    <w:rsid w:val="00FC61B5"/>
    <w:rsid w:val="00FC691F"/>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502D1C"/>
  <w15:docId w15:val="{929BF477-282F-4142-8020-17A9E5717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unhideWhenUsed/>
    <w:rsid w:val="002E1913"/>
    <w:rPr>
      <w:sz w:val="20"/>
      <w:szCs w:val="20"/>
    </w:rPr>
  </w:style>
  <w:style w:type="character" w:customStyle="1" w:styleId="CommentTextChar">
    <w:name w:val="Comment Text Char"/>
    <w:basedOn w:val="DefaultParagraphFont"/>
    <w:link w:val="CommentText"/>
    <w:uiPriority w:val="99"/>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png"/><Relationship Id="rId1" Type="http://schemas.openxmlformats.org/officeDocument/2006/relationships/image" Target="media/image8.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net\Documents\Custom%20Office%20Templates\ETF%20handout%20template_landsca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cbe2d-0e71-4d38-8f38-c3c6c5b56cd4" xsi:nil="true"/>
    <lcf76f155ced4ddcb4097134ff3c332f xmlns="83bdd42b-fb02-46fb-bb6b-b0ca0d8ae6d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AF24F9B496D649A9CEAC9DD180874A" ma:contentTypeVersion="16" ma:contentTypeDescription="Create a new document." ma:contentTypeScope="" ma:versionID="8c169a8aa650abf762782c4592fd278f">
  <xsd:schema xmlns:xsd="http://www.w3.org/2001/XMLSchema" xmlns:xs="http://www.w3.org/2001/XMLSchema" xmlns:p="http://schemas.microsoft.com/office/2006/metadata/properties" xmlns:ns2="83bdd42b-fb02-46fb-bb6b-b0ca0d8ae6de" xmlns:ns3="cf8cbe2d-0e71-4d38-8f38-c3c6c5b56cd4" targetNamespace="http://schemas.microsoft.com/office/2006/metadata/properties" ma:root="true" ma:fieldsID="2b37924a52d4a8e9397df8e1fd7a03c1" ns2:_="" ns3:_="">
    <xsd:import namespace="83bdd42b-fb02-46fb-bb6b-b0ca0d8ae6de"/>
    <xsd:import namespace="cf8cbe2d-0e71-4d38-8f38-c3c6c5b56c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dd42b-fb02-46fb-bb6b-b0ca0d8a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8cbe2d-0e71-4d38-8f38-c3c6c5b56c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f65472-0707-4e29-8332-b9fb34e75296}" ma:internalName="TaxCatchAll" ma:showField="CatchAllData" ma:web="cf8cbe2d-0e71-4d38-8f38-c3c6c5b56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28491-FD50-4DB4-96E3-C4F96CA52C21}">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f8cbe2d-0e71-4d38-8f38-c3c6c5b56cd4"/>
    <ds:schemaRef ds:uri="http://schemas.microsoft.com/office/infopath/2007/PartnerControls"/>
    <ds:schemaRef ds:uri="83bdd42b-fb02-46fb-bb6b-b0ca0d8ae6de"/>
    <ds:schemaRef ds:uri="http://www.w3.org/XML/1998/namespace"/>
    <ds:schemaRef ds:uri="http://purl.org/dc/dcmitype/"/>
  </ds:schemaRefs>
</ds:datastoreItem>
</file>

<file path=customXml/itemProps2.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3.xml><?xml version="1.0" encoding="utf-8"?>
<ds:datastoreItem xmlns:ds="http://schemas.openxmlformats.org/officeDocument/2006/customXml" ds:itemID="{A959920E-F60B-45A5-982A-09F811FF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dd42b-fb02-46fb-bb6b-b0ca0d8ae6de"/>
    <ds:schemaRef ds:uri="cf8cbe2d-0e71-4d38-8f38-c3c6c5b56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C:\Users\lynet\Documents\Custom Office Templates\ETF handout template_landscape.dotx</Template>
  <TotalTime>2</TotalTime>
  <Pages>3</Pages>
  <Words>102</Words>
  <Characters>584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Centres for Excellence Contextualisation Lesson Plan</vt:lpstr>
    </vt:vector>
  </TitlesOfParts>
  <Manager/>
  <Company/>
  <LinksUpToDate>false</LinksUpToDate>
  <CharactersWithSpaces>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Lynette Woodward</dc:creator>
  <cp:keywords/>
  <dc:description/>
  <cp:lastModifiedBy>Steve Pardoe</cp:lastModifiedBy>
  <cp:revision>5</cp:revision>
  <cp:lastPrinted>2023-03-30T13:40:00Z</cp:lastPrinted>
  <dcterms:created xsi:type="dcterms:W3CDTF">2023-03-30T13:40:00Z</dcterms:created>
  <dcterms:modified xsi:type="dcterms:W3CDTF">2023-04-05T11:36:00Z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0x01010081AF24F9B496D649A9CEAC9DD180874A</vt:lpwstr>
  </property>
</Properties>
</file>